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F714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9AF9096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Brasier.</w:t>
      </w:r>
    </w:p>
    <w:p w14:paraId="4F4A878F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</w:p>
    <w:p w14:paraId="793F5435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</w:p>
    <w:p w14:paraId="0D8E7E9A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Mabyl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bewer</w:t>
      </w:r>
      <w:proofErr w:type="spellEnd"/>
      <w:r>
        <w:rPr>
          <w:rFonts w:cs="Times New Roman"/>
          <w:szCs w:val="24"/>
        </w:rPr>
        <w:t>(q.v.), brought a plaint of debt against him and</w:t>
      </w:r>
    </w:p>
    <w:p w14:paraId="2E9B8B79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Stephen Bette of Robertsbridge, Sussex(q.v.).</w:t>
      </w:r>
    </w:p>
    <w:p w14:paraId="20427D45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31CC9184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</w:p>
    <w:p w14:paraId="0FF73971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</w:p>
    <w:p w14:paraId="1A635847" w14:textId="77777777" w:rsidR="00FA4EEC" w:rsidRDefault="00FA4EEC" w:rsidP="00FA4E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October 2023</w:t>
      </w:r>
    </w:p>
    <w:p w14:paraId="1E8CCE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FF60" w14:textId="77777777" w:rsidR="00FA4EEC" w:rsidRDefault="00FA4EEC" w:rsidP="009139A6">
      <w:r>
        <w:separator/>
      </w:r>
    </w:p>
  </w:endnote>
  <w:endnote w:type="continuationSeparator" w:id="0">
    <w:p w14:paraId="0895FDAE" w14:textId="77777777" w:rsidR="00FA4EEC" w:rsidRDefault="00FA4E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70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21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ECD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B714" w14:textId="77777777" w:rsidR="00FA4EEC" w:rsidRDefault="00FA4EEC" w:rsidP="009139A6">
      <w:r>
        <w:separator/>
      </w:r>
    </w:p>
  </w:footnote>
  <w:footnote w:type="continuationSeparator" w:id="0">
    <w:p w14:paraId="5F9B9B79" w14:textId="77777777" w:rsidR="00FA4EEC" w:rsidRDefault="00FA4E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4B3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85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58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E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B02BE"/>
  <w15:chartTrackingRefBased/>
  <w15:docId w15:val="{EC10C3F2-A7FB-4257-BA11-A9DDDC4F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4E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2023-11-10T11:13:00Z</dcterms:created>
  <dcterms:modified xsi:type="dcterms:W3CDTF">2023-11-10T11:13:00Z</dcterms:modified>
</cp:coreProperties>
</file>